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5DAAC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WAYNFLETE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5D52E8BA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Charing, Kent.</w:t>
      </w:r>
    </w:p>
    <w:p w14:paraId="50B7054E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536418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33AFA1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3E59532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999739C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F4F659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9B8388" w14:textId="77777777" w:rsidR="00B21164" w:rsidRDefault="00B21164" w:rsidP="00B211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2002</w:t>
      </w:r>
    </w:p>
    <w:p w14:paraId="7EAA36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A3479" w14:textId="77777777" w:rsidR="00B21164" w:rsidRDefault="00B21164" w:rsidP="009139A6">
      <w:r>
        <w:separator/>
      </w:r>
    </w:p>
  </w:endnote>
  <w:endnote w:type="continuationSeparator" w:id="0">
    <w:p w14:paraId="55E6B24E" w14:textId="77777777" w:rsidR="00B21164" w:rsidRDefault="00B211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02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BAF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8C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C8B20" w14:textId="77777777" w:rsidR="00B21164" w:rsidRDefault="00B21164" w:rsidP="009139A6">
      <w:r>
        <w:separator/>
      </w:r>
    </w:p>
  </w:footnote>
  <w:footnote w:type="continuationSeparator" w:id="0">
    <w:p w14:paraId="12F3342E" w14:textId="77777777" w:rsidR="00B21164" w:rsidRDefault="00B211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D04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353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E5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164"/>
    <w:rsid w:val="000666E0"/>
    <w:rsid w:val="002510B7"/>
    <w:rsid w:val="005C130B"/>
    <w:rsid w:val="00826F5C"/>
    <w:rsid w:val="009139A6"/>
    <w:rsid w:val="009448BB"/>
    <w:rsid w:val="00A3176C"/>
    <w:rsid w:val="00AE65F8"/>
    <w:rsid w:val="00B2116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3B81B"/>
  <w15:chartTrackingRefBased/>
  <w15:docId w15:val="{BB1009AB-F508-4DC3-8426-1DB80A52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11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2022-07-16T18:37:00Z</dcterms:created>
  <dcterms:modified xsi:type="dcterms:W3CDTF">2022-07-16T18:38:00Z</dcterms:modified>
</cp:coreProperties>
</file>